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E4D" w:rsidRDefault="00A00E4D" w:rsidP="00A00E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MAGOT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00E4D" w:rsidRDefault="00A00E4D" w:rsidP="00A00E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0E4D" w:rsidRDefault="00A00E4D" w:rsidP="00A00E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0E4D" w:rsidRDefault="00A00E4D" w:rsidP="00A00E4D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22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Newton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A00E4D" w:rsidRDefault="00A00E4D" w:rsidP="00A00E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Hampshire,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Bienham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00E4D" w:rsidRDefault="00A00E4D" w:rsidP="00A00E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21-176)</w:t>
      </w:r>
    </w:p>
    <w:p w:rsidR="004271F4" w:rsidRDefault="004271F4" w:rsidP="00A00E4D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0E4D" w:rsidRDefault="00A00E4D" w:rsidP="00A00E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0E4D" w:rsidRDefault="00A00E4D" w:rsidP="00A00E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00E4D" w:rsidRDefault="00A00E4D" w:rsidP="00A00E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</w:p>
    <w:sectPr w:rsidR="00DD5B8A" w:rsidRPr="00A00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E4D" w:rsidRDefault="00A00E4D" w:rsidP="00564E3C">
      <w:pPr>
        <w:spacing w:after="0" w:line="240" w:lineRule="auto"/>
      </w:pPr>
      <w:r>
        <w:separator/>
      </w:r>
    </w:p>
  </w:endnote>
  <w:endnote w:type="continuationSeparator" w:id="0">
    <w:p w:rsidR="00A00E4D" w:rsidRDefault="00A00E4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271F4">
      <w:rPr>
        <w:rFonts w:ascii="Times New Roman" w:hAnsi="Times New Roman" w:cs="Times New Roman"/>
        <w:noProof/>
        <w:sz w:val="24"/>
        <w:szCs w:val="24"/>
      </w:rPr>
      <w:t>31 December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E4D" w:rsidRDefault="00A00E4D" w:rsidP="00564E3C">
      <w:pPr>
        <w:spacing w:after="0" w:line="240" w:lineRule="auto"/>
      </w:pPr>
      <w:r>
        <w:separator/>
      </w:r>
    </w:p>
  </w:footnote>
  <w:footnote w:type="continuationSeparator" w:id="0">
    <w:p w:rsidR="00A00E4D" w:rsidRDefault="00A00E4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E4D"/>
    <w:rsid w:val="00372DC6"/>
    <w:rsid w:val="004271F4"/>
    <w:rsid w:val="00564E3C"/>
    <w:rsid w:val="0064591D"/>
    <w:rsid w:val="00A00E4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17C07"/>
  <w15:chartTrackingRefBased/>
  <w15:docId w15:val="{3DF2FF10-9D47-4BF2-8D16-A74E095A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2016-01-02T20:03:00Z</dcterms:created>
  <dcterms:modified xsi:type="dcterms:W3CDTF">2016-12-31T14:55:00Z</dcterms:modified>
</cp:coreProperties>
</file>